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647D" w14:textId="441CBC81" w:rsidR="00C60C46" w:rsidRPr="00425C09" w:rsidRDefault="00C60C46" w:rsidP="00C60C46">
      <w:pPr>
        <w:spacing w:line="360" w:lineRule="auto"/>
        <w:rPr>
          <w:rFonts w:cs="Arial"/>
        </w:rPr>
      </w:pPr>
      <w:r w:rsidRPr="00425C09">
        <w:rPr>
          <w:rFonts w:cs="Arial"/>
        </w:rPr>
        <w:t xml:space="preserve">Dieser Vordruck ist vom Bieter als auch </w:t>
      </w:r>
      <w:proofErr w:type="spellStart"/>
      <w:r w:rsidR="00E16F7B">
        <w:rPr>
          <w:rFonts w:cs="Arial"/>
        </w:rPr>
        <w:t>B</w:t>
      </w:r>
      <w:r w:rsidR="00D96C1E">
        <w:rPr>
          <w:rFonts w:cs="Arial"/>
        </w:rPr>
        <w:t>ieGe</w:t>
      </w:r>
      <w:proofErr w:type="spellEnd"/>
      <w:r w:rsidRPr="00425C09">
        <w:rPr>
          <w:rFonts w:cs="Arial"/>
        </w:rPr>
        <w:t xml:space="preserve">-Partner </w:t>
      </w:r>
      <w:r w:rsidR="00DE6637" w:rsidRPr="00425C09">
        <w:rPr>
          <w:rFonts w:cs="Arial"/>
        </w:rPr>
        <w:t>dem Angebot ausgefüllt beizufügen.</w:t>
      </w:r>
      <w:r w:rsidRPr="00425C09">
        <w:rPr>
          <w:rFonts w:cs="Arial"/>
        </w:rPr>
        <w:t xml:space="preserve"> </w:t>
      </w:r>
    </w:p>
    <w:p w14:paraId="68B4F823" w14:textId="77777777" w:rsidR="00861523" w:rsidRPr="00425C09" w:rsidRDefault="00861523" w:rsidP="00C60C46">
      <w:pPr>
        <w:spacing w:line="360" w:lineRule="auto"/>
        <w:rPr>
          <w:rFonts w:cs="Arial"/>
          <w:b/>
          <w:bCs/>
        </w:rPr>
      </w:pPr>
      <w:r w:rsidRPr="00425C09">
        <w:rPr>
          <w:rFonts w:cs="Arial"/>
          <w:b/>
          <w:bCs/>
        </w:rPr>
        <w:t>A) Firmenprofil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378"/>
        <w:gridCol w:w="284"/>
      </w:tblGrid>
      <w:tr w:rsidR="002617DD" w:rsidRPr="00425C09" w14:paraId="5CCC2F60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42C4" w14:textId="77777777" w:rsidR="002617DD" w:rsidRPr="00425C09" w:rsidRDefault="002617DD">
            <w:pPr>
              <w:rPr>
                <w:rFonts w:cs="Arial"/>
                <w:szCs w:val="22"/>
              </w:rPr>
            </w:pPr>
            <w:bookmarkStart w:id="0" w:name="_Toc427555941"/>
            <w:r w:rsidRPr="00425C09">
              <w:rPr>
                <w:rFonts w:cs="Arial"/>
                <w:szCs w:val="22"/>
              </w:rPr>
              <w:t>Firmenname: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2E09D4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C05CD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  <w:p w14:paraId="52B74B2F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</w:tc>
      </w:tr>
      <w:tr w:rsidR="002617DD" w:rsidRPr="00425C09" w14:paraId="48E30953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65E5" w14:textId="77777777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Rechtsform: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BCAE0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2AE32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  <w:p w14:paraId="5DD17E31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</w:tc>
      </w:tr>
      <w:tr w:rsidR="002617DD" w:rsidRPr="00425C09" w14:paraId="391555C1" w14:textId="77777777" w:rsidTr="007252A3">
        <w:trPr>
          <w:trHeight w:val="367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81BB" w14:textId="77777777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Anschrift</w:t>
            </w:r>
            <w:r w:rsidR="00FE004B" w:rsidRPr="00425C09">
              <w:rPr>
                <w:rFonts w:cs="Arial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2AED6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A21A7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  <w:p w14:paraId="360A02AC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</w:tc>
      </w:tr>
      <w:tr w:rsidR="002617DD" w:rsidRPr="00425C09" w14:paraId="1EF40EDA" w14:textId="77777777" w:rsidTr="007252A3">
        <w:trPr>
          <w:trHeight w:val="435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9BB8" w14:textId="3F2919A3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Inhaber/Gesellschafter: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D83B7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2BADB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  <w:p w14:paraId="79A736F3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</w:tc>
      </w:tr>
      <w:tr w:rsidR="002617DD" w:rsidRPr="00425C09" w14:paraId="441059EC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7D5E" w14:textId="77777777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Geschäftsführer: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82D28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91F3C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  <w:p w14:paraId="1D403A7C" w14:textId="77777777" w:rsidR="002617DD" w:rsidRPr="00425C09" w:rsidRDefault="002617DD">
            <w:pPr>
              <w:jc w:val="both"/>
              <w:rPr>
                <w:rFonts w:cs="Arial"/>
                <w:szCs w:val="22"/>
              </w:rPr>
            </w:pPr>
          </w:p>
        </w:tc>
      </w:tr>
      <w:tr w:rsidR="002617DD" w:rsidRPr="00425C09" w14:paraId="2CDC13CF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963" w14:textId="77777777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Handelsregister: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73EF6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72E99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  <w:p w14:paraId="34D36525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</w:tr>
      <w:tr w:rsidR="002617DD" w:rsidRPr="00425C09" w14:paraId="1D3AD5E7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BE19" w14:textId="77777777" w:rsidR="002617DD" w:rsidRPr="00425C09" w:rsidRDefault="002617DD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Gründungsdatum: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B98D03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639450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  <w:p w14:paraId="1F3DB44E" w14:textId="77777777" w:rsidR="002617DD" w:rsidRPr="00425C09" w:rsidRDefault="002617DD">
            <w:pPr>
              <w:rPr>
                <w:rFonts w:cs="Arial"/>
                <w:szCs w:val="22"/>
              </w:rPr>
            </w:pPr>
          </w:p>
        </w:tc>
      </w:tr>
      <w:tr w:rsidR="00FE004B" w:rsidRPr="00425C09" w14:paraId="50433CDE" w14:textId="77777777" w:rsidTr="007252A3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FEB" w14:textId="77777777" w:rsidR="00FE004B" w:rsidRPr="00425C09" w:rsidRDefault="00FE004B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Beteiligungen: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5C2A1" w14:textId="77777777" w:rsidR="00FE004B" w:rsidRPr="00425C09" w:rsidRDefault="00FE004B">
            <w:pPr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888DC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  <w:p w14:paraId="63D728C0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</w:tbl>
    <w:p w14:paraId="3E82F8CD" w14:textId="77777777" w:rsidR="000932B1" w:rsidRPr="00425C09" w:rsidRDefault="00586E92">
      <w:pPr>
        <w:rPr>
          <w:rFonts w:cs="Arial"/>
          <w:sz w:val="12"/>
          <w:szCs w:val="12"/>
        </w:rPr>
      </w:pPr>
      <w:r w:rsidRPr="00425C09">
        <w:rPr>
          <w:rFonts w:cs="Arial"/>
          <w:sz w:val="12"/>
          <w:szCs w:val="12"/>
        </w:rPr>
        <w:t>grau schraffierte Felder bitte ausfüllen</w:t>
      </w:r>
    </w:p>
    <w:p w14:paraId="418F9662" w14:textId="77777777" w:rsidR="00861523" w:rsidRPr="00425C09" w:rsidRDefault="00861523">
      <w:pPr>
        <w:rPr>
          <w:rFonts w:cs="Arial"/>
        </w:rPr>
      </w:pPr>
    </w:p>
    <w:p w14:paraId="6CE44EC4" w14:textId="77777777" w:rsidR="00861523" w:rsidRPr="00425C09" w:rsidRDefault="00A121C3" w:rsidP="00F41180">
      <w:pPr>
        <w:spacing w:line="360" w:lineRule="auto"/>
        <w:rPr>
          <w:rFonts w:cs="Arial"/>
          <w:b/>
          <w:bCs/>
        </w:rPr>
      </w:pPr>
      <w:r w:rsidRPr="00425C09">
        <w:rPr>
          <w:rFonts w:cs="Arial"/>
          <w:b/>
          <w:bCs/>
        </w:rPr>
        <w:t>B</w:t>
      </w:r>
      <w:r w:rsidR="00861523" w:rsidRPr="00425C09">
        <w:rPr>
          <w:rFonts w:cs="Arial"/>
          <w:b/>
          <w:bCs/>
        </w:rPr>
        <w:t>) Eigenerklärung zur Leistungsfähigkeit</w:t>
      </w:r>
    </w:p>
    <w:p w14:paraId="01C8D4C3" w14:textId="544D2B07" w:rsidR="00861523" w:rsidRPr="00425C09" w:rsidRDefault="00F41180" w:rsidP="00F41180">
      <w:pPr>
        <w:spacing w:line="360" w:lineRule="auto"/>
        <w:rPr>
          <w:rFonts w:cs="Arial"/>
          <w:szCs w:val="22"/>
        </w:rPr>
      </w:pPr>
      <w:r w:rsidRPr="00425C09">
        <w:rPr>
          <w:rFonts w:cs="Arial"/>
          <w:szCs w:val="22"/>
        </w:rPr>
        <w:t xml:space="preserve">Mitarbeiterkennzahlen und Umsätze sind vom Bieter nachfolgend </w:t>
      </w:r>
      <w:r w:rsidR="00AE52A7">
        <w:rPr>
          <w:rFonts w:cs="Arial"/>
          <w:szCs w:val="22"/>
        </w:rPr>
        <w:t>einzutragen: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1559"/>
        <w:gridCol w:w="851"/>
        <w:gridCol w:w="1559"/>
        <w:gridCol w:w="851"/>
        <w:gridCol w:w="1559"/>
        <w:gridCol w:w="850"/>
        <w:gridCol w:w="284"/>
      </w:tblGrid>
      <w:tr w:rsidR="00FE004B" w:rsidRPr="00425C09" w14:paraId="00F47476" w14:textId="77777777" w:rsidTr="00FE004B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DFD6" w14:textId="178A88D5" w:rsidR="00FE004B" w:rsidRPr="00425C09" w:rsidRDefault="00FE004B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 xml:space="preserve">Anzahl Mitarbeiter im </w:t>
            </w:r>
            <w:r w:rsidR="00D96C1E">
              <w:rPr>
                <w:rFonts w:cs="Arial"/>
                <w:szCs w:val="22"/>
              </w:rPr>
              <w:t>Umzugs</w:t>
            </w:r>
            <w:r w:rsidRPr="00425C09">
              <w:rPr>
                <w:rFonts w:cs="Arial"/>
                <w:szCs w:val="22"/>
              </w:rPr>
              <w:t>bereich: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C18E" w14:textId="5ADC3214" w:rsidR="00FE004B" w:rsidRPr="00425C09" w:rsidRDefault="00FE004B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</w:t>
            </w:r>
            <w:r w:rsidR="00425C09" w:rsidRPr="00425C09">
              <w:rPr>
                <w:rFonts w:cs="Arial"/>
                <w:szCs w:val="22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2087" w14:textId="627D1373" w:rsidR="00FE004B" w:rsidRPr="00425C09" w:rsidRDefault="00425C09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C0DF" w14:textId="1FD6AC85" w:rsidR="00FE004B" w:rsidRPr="00425C09" w:rsidRDefault="00425C09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6FF15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  <w:p w14:paraId="36449AD3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  <w:tr w:rsidR="00FE004B" w:rsidRPr="00425C09" w14:paraId="76CB6D76" w14:textId="77777777" w:rsidTr="00D96C1E">
        <w:trPr>
          <w:trHeight w:val="47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843F" w14:textId="4611A955" w:rsidR="00FE004B" w:rsidRPr="00425C09" w:rsidRDefault="00E137C9" w:rsidP="00FE004B">
            <w:pPr>
              <w:ind w:left="708"/>
              <w:jc w:val="right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K</w:t>
            </w:r>
            <w:r w:rsidR="00FE004B" w:rsidRPr="00425C09">
              <w:rPr>
                <w:rFonts w:cs="Arial"/>
                <w:szCs w:val="22"/>
              </w:rPr>
              <w:t>aufmännisch</w:t>
            </w:r>
            <w:r w:rsidRPr="00425C09">
              <w:rPr>
                <w:rFonts w:cs="Arial"/>
                <w:szCs w:val="22"/>
              </w:rPr>
              <w:t>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F23343" w14:textId="77777777" w:rsidR="00FE004B" w:rsidRPr="00425C09" w:rsidRDefault="00FE004B" w:rsidP="00C60C46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A5767F" w14:textId="77777777" w:rsidR="00FE004B" w:rsidRPr="00425C09" w:rsidRDefault="00FE004B" w:rsidP="00C60C46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BFA1DC" w14:textId="77777777" w:rsidR="00FE004B" w:rsidRPr="00425C09" w:rsidRDefault="00FE004B" w:rsidP="00FE004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B11F7C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  <w:p w14:paraId="3D1F59F9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  <w:tr w:rsidR="00FE004B" w:rsidRPr="00425C09" w14:paraId="48CF62C8" w14:textId="77777777" w:rsidTr="007252A3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44B2" w14:textId="03FF26A0" w:rsidR="00FE004B" w:rsidRPr="00425C09" w:rsidRDefault="00E137C9" w:rsidP="00FE004B">
            <w:pPr>
              <w:ind w:left="708"/>
              <w:jc w:val="right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G</w:t>
            </w:r>
            <w:r w:rsidR="00FE004B" w:rsidRPr="00425C09">
              <w:rPr>
                <w:rFonts w:cs="Arial"/>
                <w:szCs w:val="22"/>
              </w:rPr>
              <w:t>ewerblich</w:t>
            </w:r>
            <w:r w:rsidRPr="00425C09">
              <w:rPr>
                <w:rFonts w:cs="Arial"/>
                <w:szCs w:val="22"/>
              </w:rPr>
              <w:t>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F522E" w14:textId="77777777" w:rsidR="00FE004B" w:rsidRPr="00425C09" w:rsidRDefault="00FE004B" w:rsidP="00C60C46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08FBD" w14:textId="77777777" w:rsidR="00FE004B" w:rsidRPr="00425C09" w:rsidRDefault="00FE004B" w:rsidP="00C60C46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74E7B" w14:textId="77777777" w:rsidR="00FE004B" w:rsidRPr="00425C09" w:rsidRDefault="00FE004B" w:rsidP="00FE004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8E18F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  <w:p w14:paraId="63121C2A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  <w:tr w:rsidR="00FE004B" w:rsidRPr="00425C09" w14:paraId="3F146824" w14:textId="77777777" w:rsidTr="00FE004B">
        <w:trPr>
          <w:trHeight w:val="498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D5F3B" w14:textId="6F76B6AC" w:rsidR="00FE004B" w:rsidRPr="00425C09" w:rsidRDefault="00FE004B">
            <w:pPr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 xml:space="preserve">Umsatz im gewerblichen </w:t>
            </w:r>
            <w:r w:rsidR="00D96C1E">
              <w:rPr>
                <w:rFonts w:cs="Arial"/>
                <w:szCs w:val="22"/>
              </w:rPr>
              <w:t>Umzugs</w:t>
            </w:r>
            <w:r w:rsidRPr="00425C09">
              <w:rPr>
                <w:rFonts w:cs="Arial"/>
                <w:szCs w:val="22"/>
              </w:rPr>
              <w:t xml:space="preserve">bereich in </w:t>
            </w:r>
            <w:r w:rsidR="00061C69" w:rsidRPr="00425C09">
              <w:rPr>
                <w:rStyle w:val="hgkelc"/>
                <w:rFonts w:cs="Arial"/>
              </w:rPr>
              <w:t>T€ (Tausend Euro)</w:t>
            </w:r>
            <w:r w:rsidR="00E137C9" w:rsidRPr="00425C09">
              <w:rPr>
                <w:rStyle w:val="hgkelc"/>
                <w:rFonts w:cs="Arial"/>
              </w:rPr>
              <w:t>:</w:t>
            </w:r>
            <w:r w:rsidR="00061C69" w:rsidRPr="00425C09">
              <w:rPr>
                <w:rStyle w:val="hgkelc"/>
                <w:rFonts w:cs="Arial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4CB3" w14:textId="1E04AB77" w:rsidR="00FE004B" w:rsidRPr="00425C09" w:rsidRDefault="00FE004B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</w:t>
            </w:r>
            <w:r w:rsidR="00425C09" w:rsidRPr="00425C09">
              <w:rPr>
                <w:rFonts w:cs="Arial"/>
                <w:szCs w:val="22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48F1" w14:textId="43759B0C" w:rsidR="00FE004B" w:rsidRPr="00425C09" w:rsidRDefault="00425C09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1E31" w14:textId="47165F51" w:rsidR="00FE004B" w:rsidRPr="00425C09" w:rsidRDefault="00425C09" w:rsidP="00FE004B">
            <w:pPr>
              <w:jc w:val="center"/>
              <w:rPr>
                <w:rFonts w:cs="Arial"/>
                <w:szCs w:val="22"/>
              </w:rPr>
            </w:pPr>
            <w:r w:rsidRPr="00425C09">
              <w:rPr>
                <w:rFonts w:cs="Arial"/>
                <w:szCs w:val="22"/>
              </w:rPr>
              <w:t>2025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C1312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  <w:tr w:rsidR="00FE004B" w:rsidRPr="00425C09" w14:paraId="50687DC7" w14:textId="77777777" w:rsidTr="007252A3">
        <w:trPr>
          <w:trHeight w:val="517"/>
        </w:trPr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F550" w14:textId="77777777" w:rsidR="00FE004B" w:rsidRPr="00425C09" w:rsidRDefault="00FE004B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2EB56F" w14:textId="77777777" w:rsidR="00FE004B" w:rsidRPr="00425C09" w:rsidRDefault="00FE004B" w:rsidP="00FE004B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4614" w14:textId="77777777" w:rsidR="00FE004B" w:rsidRPr="00425C09" w:rsidRDefault="00061C69">
            <w:pPr>
              <w:rPr>
                <w:rFonts w:cs="Arial"/>
                <w:szCs w:val="22"/>
              </w:rPr>
            </w:pPr>
            <w:r w:rsidRPr="00425C09">
              <w:rPr>
                <w:rStyle w:val="hgkelc"/>
                <w:rFonts w:cs="Arial"/>
              </w:rPr>
              <w:t>T€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D4568B" w14:textId="77777777" w:rsidR="00FE004B" w:rsidRPr="00425C09" w:rsidRDefault="00FE004B">
            <w:pPr>
              <w:rPr>
                <w:rFonts w:cs="Arial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DD6" w14:textId="77777777" w:rsidR="00FE004B" w:rsidRPr="00425C09" w:rsidRDefault="00061C69">
            <w:pPr>
              <w:rPr>
                <w:rFonts w:cs="Arial"/>
                <w:szCs w:val="22"/>
              </w:rPr>
            </w:pPr>
            <w:r w:rsidRPr="00425C09">
              <w:rPr>
                <w:rStyle w:val="hgkelc"/>
                <w:rFonts w:cs="Arial"/>
              </w:rPr>
              <w:t>T€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CD858E" w14:textId="77777777" w:rsidR="00FE004B" w:rsidRPr="00425C09" w:rsidRDefault="00FE004B" w:rsidP="00FE004B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0E6" w14:textId="77777777" w:rsidR="00FE004B" w:rsidRPr="00425C09" w:rsidRDefault="00061C69">
            <w:pPr>
              <w:rPr>
                <w:rFonts w:cs="Arial"/>
                <w:szCs w:val="22"/>
              </w:rPr>
            </w:pPr>
            <w:r w:rsidRPr="00425C09">
              <w:rPr>
                <w:rStyle w:val="hgkelc"/>
                <w:rFonts w:cs="Arial"/>
              </w:rPr>
              <w:t>T€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B86C0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  <w:p w14:paraId="060D89B4" w14:textId="77777777" w:rsidR="00FE004B" w:rsidRPr="00425C09" w:rsidRDefault="00FE004B">
            <w:pPr>
              <w:jc w:val="both"/>
              <w:rPr>
                <w:rFonts w:cs="Arial"/>
                <w:szCs w:val="22"/>
              </w:rPr>
            </w:pPr>
          </w:p>
        </w:tc>
      </w:tr>
    </w:tbl>
    <w:bookmarkEnd w:id="0"/>
    <w:p w14:paraId="53AE2EC2" w14:textId="77777777" w:rsidR="00DE6637" w:rsidRPr="00425C09" w:rsidRDefault="00DE6637" w:rsidP="00DE6637">
      <w:pPr>
        <w:rPr>
          <w:rFonts w:cs="Arial"/>
          <w:sz w:val="12"/>
          <w:szCs w:val="12"/>
        </w:rPr>
      </w:pPr>
      <w:r w:rsidRPr="00425C09">
        <w:rPr>
          <w:rFonts w:cs="Arial"/>
          <w:sz w:val="12"/>
          <w:szCs w:val="12"/>
        </w:rPr>
        <w:t>grau schraffierte Felder bitte ausfüllen</w:t>
      </w:r>
    </w:p>
    <w:p w14:paraId="0173E1C8" w14:textId="77777777" w:rsidR="00D96C1E" w:rsidRPr="00425C09" w:rsidRDefault="00D96C1E" w:rsidP="00483278">
      <w:pPr>
        <w:jc w:val="center"/>
        <w:rPr>
          <w:rFonts w:cs="Arial"/>
        </w:rPr>
      </w:pPr>
    </w:p>
    <w:p w14:paraId="4F8CB52D" w14:textId="384AE895" w:rsidR="00F41180" w:rsidRPr="00425C09" w:rsidRDefault="00C60C46" w:rsidP="00F41180">
      <w:pPr>
        <w:spacing w:line="360" w:lineRule="auto"/>
        <w:rPr>
          <w:rFonts w:cs="Arial"/>
          <w:b/>
          <w:bCs/>
        </w:rPr>
      </w:pPr>
      <w:r w:rsidRPr="00425C09">
        <w:rPr>
          <w:rFonts w:cs="Arial"/>
          <w:b/>
          <w:bCs/>
        </w:rPr>
        <w:t>C</w:t>
      </w:r>
      <w:r w:rsidR="00F41180" w:rsidRPr="00425C09">
        <w:rPr>
          <w:rFonts w:cs="Arial"/>
          <w:b/>
          <w:bCs/>
        </w:rPr>
        <w:t>) Eigenerklärung zur Zuverlässigkeit:</w:t>
      </w:r>
    </w:p>
    <w:p w14:paraId="640F5A9C" w14:textId="3C479830" w:rsidR="00F41180" w:rsidRPr="00425C09" w:rsidRDefault="00C60C46" w:rsidP="00F41180">
      <w:pPr>
        <w:spacing w:line="360" w:lineRule="auto"/>
        <w:rPr>
          <w:rFonts w:cs="Arial"/>
          <w:szCs w:val="22"/>
        </w:rPr>
      </w:pPr>
      <w:r w:rsidRPr="00425C09">
        <w:rPr>
          <w:rFonts w:cs="Arial"/>
          <w:szCs w:val="22"/>
        </w:rPr>
        <w:t xml:space="preserve">Mit Angebotsabgabe </w:t>
      </w:r>
      <w:r w:rsidR="001E4FDD" w:rsidRPr="00425C09">
        <w:rPr>
          <w:rFonts w:cs="Arial"/>
          <w:szCs w:val="22"/>
        </w:rPr>
        <w:t xml:space="preserve">wird vom Bieter oder </w:t>
      </w:r>
      <w:proofErr w:type="spellStart"/>
      <w:r w:rsidR="00D96C1E">
        <w:rPr>
          <w:rFonts w:cs="Arial"/>
          <w:szCs w:val="22"/>
        </w:rPr>
        <w:t>BieGe</w:t>
      </w:r>
      <w:proofErr w:type="spellEnd"/>
      <w:r w:rsidR="001E4FDD" w:rsidRPr="00425C09">
        <w:rPr>
          <w:rFonts w:cs="Arial"/>
          <w:szCs w:val="22"/>
        </w:rPr>
        <w:t>-Partner bestätigt, dass gegen ihn</w:t>
      </w:r>
      <w:r w:rsidR="00F41180" w:rsidRPr="00425C09">
        <w:rPr>
          <w:rFonts w:cs="Arial"/>
          <w:szCs w:val="22"/>
        </w:rPr>
        <w:t xml:space="preserve"> keine rechtmäßig verurteilten Verfehlungen </w:t>
      </w:r>
      <w:r w:rsidR="001E4FDD" w:rsidRPr="00425C09">
        <w:rPr>
          <w:rFonts w:cs="Arial"/>
          <w:szCs w:val="22"/>
        </w:rPr>
        <w:t>vorliegen,</w:t>
      </w:r>
      <w:r w:rsidR="00F41180" w:rsidRPr="00425C09">
        <w:rPr>
          <w:rFonts w:cs="Arial"/>
          <w:szCs w:val="22"/>
        </w:rPr>
        <w:t xml:space="preserve"> bei:</w:t>
      </w:r>
    </w:p>
    <w:p w14:paraId="3C13F5A7" w14:textId="31A93B10" w:rsidR="00F41180" w:rsidRPr="00425C09" w:rsidRDefault="00F41180">
      <w:pPr>
        <w:widowControl w:val="0"/>
        <w:numPr>
          <w:ilvl w:val="0"/>
          <w:numId w:val="2"/>
        </w:numPr>
        <w:kinsoku w:val="0"/>
        <w:spacing w:line="360" w:lineRule="auto"/>
        <w:jc w:val="both"/>
        <w:rPr>
          <w:rFonts w:cs="Arial"/>
          <w:szCs w:val="22"/>
        </w:rPr>
      </w:pPr>
      <w:r w:rsidRPr="00425C09">
        <w:rPr>
          <w:rFonts w:cs="Arial"/>
          <w:szCs w:val="22"/>
        </w:rPr>
        <w:t>Verstößen gegen das Mindestlohngesetz</w:t>
      </w:r>
      <w:r w:rsidR="00796CF0">
        <w:rPr>
          <w:rFonts w:cs="Arial"/>
          <w:szCs w:val="22"/>
        </w:rPr>
        <w:t>,</w:t>
      </w:r>
      <w:r w:rsidRPr="00425C09">
        <w:rPr>
          <w:rFonts w:cs="Arial"/>
          <w:szCs w:val="22"/>
        </w:rPr>
        <w:t xml:space="preserve"> </w:t>
      </w:r>
    </w:p>
    <w:p w14:paraId="49616D64" w14:textId="315A0055" w:rsidR="00F41180" w:rsidRPr="00D96C1E" w:rsidRDefault="00F41180" w:rsidP="00D96C1E">
      <w:pPr>
        <w:widowControl w:val="0"/>
        <w:numPr>
          <w:ilvl w:val="0"/>
          <w:numId w:val="2"/>
        </w:numPr>
        <w:kinsoku w:val="0"/>
        <w:spacing w:line="360" w:lineRule="auto"/>
        <w:jc w:val="both"/>
        <w:rPr>
          <w:rFonts w:cs="Arial"/>
          <w:szCs w:val="22"/>
        </w:rPr>
      </w:pPr>
      <w:r w:rsidRPr="00425C09">
        <w:rPr>
          <w:rFonts w:cs="Arial"/>
          <w:szCs w:val="22"/>
        </w:rPr>
        <w:t>Verstößen gegen das Korruptionsgesetz</w:t>
      </w:r>
      <w:r w:rsidR="00796CF0">
        <w:rPr>
          <w:rFonts w:cs="Arial"/>
          <w:szCs w:val="22"/>
        </w:rPr>
        <w:t>.</w:t>
      </w:r>
    </w:p>
    <w:p w14:paraId="224400DF" w14:textId="680DB788" w:rsidR="00F41180" w:rsidRDefault="00F41180" w:rsidP="00AE52A7">
      <w:pPr>
        <w:widowControl w:val="0"/>
        <w:kinsoku w:val="0"/>
        <w:spacing w:line="360" w:lineRule="auto"/>
        <w:ind w:right="425"/>
        <w:jc w:val="both"/>
        <w:rPr>
          <w:rFonts w:cs="Arial"/>
          <w:szCs w:val="22"/>
        </w:rPr>
      </w:pPr>
      <w:r w:rsidRPr="00425C09">
        <w:rPr>
          <w:rFonts w:cs="Arial"/>
          <w:szCs w:val="22"/>
        </w:rPr>
        <w:t>Weiterhin</w:t>
      </w:r>
      <w:r w:rsidR="001E4FDD" w:rsidRPr="00425C09">
        <w:rPr>
          <w:rFonts w:cs="Arial"/>
          <w:szCs w:val="22"/>
        </w:rPr>
        <w:t xml:space="preserve"> wird mit Angebotsabgabe vom Bieter oder</w:t>
      </w:r>
      <w:r w:rsidR="0092150A">
        <w:rPr>
          <w:rFonts w:cs="Arial"/>
          <w:szCs w:val="22"/>
        </w:rPr>
        <w:t xml:space="preserve"> </w:t>
      </w:r>
      <w:proofErr w:type="spellStart"/>
      <w:r w:rsidR="0092150A">
        <w:rPr>
          <w:rFonts w:cs="Arial"/>
          <w:szCs w:val="22"/>
        </w:rPr>
        <w:t>BieGe</w:t>
      </w:r>
      <w:proofErr w:type="spellEnd"/>
      <w:r w:rsidR="001E4FDD" w:rsidRPr="00425C09">
        <w:rPr>
          <w:rFonts w:cs="Arial"/>
          <w:szCs w:val="22"/>
        </w:rPr>
        <w:t>-Partner</w:t>
      </w:r>
      <w:r w:rsidRPr="00425C09">
        <w:rPr>
          <w:rFonts w:cs="Arial"/>
          <w:szCs w:val="22"/>
        </w:rPr>
        <w:t xml:space="preserve"> </w:t>
      </w:r>
      <w:r w:rsidR="001E4FDD" w:rsidRPr="00425C09">
        <w:rPr>
          <w:rFonts w:cs="Arial"/>
          <w:szCs w:val="22"/>
        </w:rPr>
        <w:t>bestätigt,</w:t>
      </w:r>
      <w:r w:rsidRPr="00425C09">
        <w:rPr>
          <w:rFonts w:cs="Arial"/>
          <w:szCs w:val="22"/>
        </w:rPr>
        <w:t xml:space="preserve"> dass in den letzten 5 Jahren </w:t>
      </w:r>
      <w:r w:rsidR="00C60C46" w:rsidRPr="00425C09">
        <w:rPr>
          <w:rFonts w:cs="Arial"/>
          <w:szCs w:val="22"/>
        </w:rPr>
        <w:t>gegen</w:t>
      </w:r>
      <w:r w:rsidR="00AA5215" w:rsidRPr="00425C09">
        <w:rPr>
          <w:rFonts w:cs="Arial"/>
          <w:szCs w:val="22"/>
        </w:rPr>
        <w:t xml:space="preserve"> </w:t>
      </w:r>
      <w:r w:rsidR="001E4FDD" w:rsidRPr="00425C09">
        <w:rPr>
          <w:rFonts w:cs="Arial"/>
          <w:szCs w:val="22"/>
        </w:rPr>
        <w:t>ihn</w:t>
      </w:r>
      <w:r w:rsidR="00AE52A7">
        <w:rPr>
          <w:rFonts w:cs="Arial"/>
          <w:szCs w:val="22"/>
        </w:rPr>
        <w:t xml:space="preserve"> k</w:t>
      </w:r>
      <w:r w:rsidRPr="00425C09">
        <w:rPr>
          <w:rFonts w:cs="Arial"/>
          <w:szCs w:val="22"/>
        </w:rPr>
        <w:t>eine Säumnisse bei Steuerzahlungen</w:t>
      </w:r>
      <w:r w:rsidR="00AE52A7">
        <w:rPr>
          <w:rFonts w:cs="Arial"/>
          <w:szCs w:val="22"/>
        </w:rPr>
        <w:t xml:space="preserve"> und </w:t>
      </w:r>
      <w:r w:rsidRPr="00425C09">
        <w:rPr>
          <w:rFonts w:cs="Arial"/>
          <w:szCs w:val="22"/>
        </w:rPr>
        <w:t xml:space="preserve">keine Negativeintragungen im Gewerbezentralregister </w:t>
      </w:r>
      <w:r w:rsidR="00AE52A7">
        <w:rPr>
          <w:rFonts w:cs="Arial"/>
          <w:szCs w:val="22"/>
        </w:rPr>
        <w:t>v</w:t>
      </w:r>
      <w:r w:rsidRPr="00425C09">
        <w:rPr>
          <w:rFonts w:cs="Arial"/>
          <w:szCs w:val="22"/>
        </w:rPr>
        <w:t>orliegen.</w:t>
      </w:r>
    </w:p>
    <w:p w14:paraId="1864EECF" w14:textId="77777777" w:rsidR="00D96C1E" w:rsidRPr="00425C09" w:rsidRDefault="00D96C1E" w:rsidP="00AE52A7">
      <w:pPr>
        <w:widowControl w:val="0"/>
        <w:kinsoku w:val="0"/>
        <w:spacing w:line="360" w:lineRule="auto"/>
        <w:ind w:right="425"/>
        <w:jc w:val="both"/>
        <w:rPr>
          <w:rFonts w:cs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86"/>
        <w:gridCol w:w="641"/>
        <w:gridCol w:w="4532"/>
      </w:tblGrid>
      <w:tr w:rsidR="00C60C46" w:rsidRPr="00425C09" w14:paraId="2BC0EDC7" w14:textId="77777777" w:rsidTr="007252A3">
        <w:trPr>
          <w:trHeight w:val="469"/>
        </w:trPr>
        <w:tc>
          <w:tcPr>
            <w:tcW w:w="2586" w:type="dxa"/>
            <w:shd w:val="clear" w:color="auto" w:fill="D9D9D9" w:themeFill="background1" w:themeFillShade="D9"/>
          </w:tcPr>
          <w:p w14:paraId="25E70AB8" w14:textId="77777777" w:rsidR="00C60C46" w:rsidRPr="00425C09" w:rsidRDefault="00C60C46" w:rsidP="00F41180">
            <w:pPr>
              <w:rPr>
                <w:rFonts w:cs="Arial"/>
              </w:rPr>
            </w:pPr>
          </w:p>
        </w:tc>
        <w:tc>
          <w:tcPr>
            <w:tcW w:w="641" w:type="dxa"/>
          </w:tcPr>
          <w:p w14:paraId="2B92F030" w14:textId="77777777" w:rsidR="00C60C46" w:rsidRPr="00425C09" w:rsidRDefault="00C60C46" w:rsidP="00F41180">
            <w:pPr>
              <w:rPr>
                <w:rFonts w:cs="Arial"/>
              </w:rPr>
            </w:pPr>
          </w:p>
        </w:tc>
        <w:tc>
          <w:tcPr>
            <w:tcW w:w="4532" w:type="dxa"/>
            <w:shd w:val="clear" w:color="auto" w:fill="D9D9D9" w:themeFill="background1" w:themeFillShade="D9"/>
          </w:tcPr>
          <w:p w14:paraId="3F1535E2" w14:textId="77777777" w:rsidR="00C60C46" w:rsidRPr="00425C09" w:rsidRDefault="00C60C46" w:rsidP="00F41180">
            <w:pPr>
              <w:rPr>
                <w:rFonts w:cs="Arial"/>
              </w:rPr>
            </w:pPr>
          </w:p>
        </w:tc>
      </w:tr>
      <w:tr w:rsidR="00C60C46" w:rsidRPr="00425C09" w14:paraId="500B2879" w14:textId="77777777">
        <w:tc>
          <w:tcPr>
            <w:tcW w:w="2586" w:type="dxa"/>
          </w:tcPr>
          <w:p w14:paraId="236EBA7F" w14:textId="77777777" w:rsidR="00C60C46" w:rsidRPr="00425C09" w:rsidRDefault="00C60C46">
            <w:pPr>
              <w:jc w:val="center"/>
              <w:rPr>
                <w:rFonts w:cs="Arial"/>
              </w:rPr>
            </w:pPr>
            <w:r w:rsidRPr="00425C09">
              <w:rPr>
                <w:rFonts w:cs="Arial"/>
              </w:rPr>
              <w:t>Ort, Datum</w:t>
            </w:r>
          </w:p>
        </w:tc>
        <w:tc>
          <w:tcPr>
            <w:tcW w:w="641" w:type="dxa"/>
          </w:tcPr>
          <w:p w14:paraId="69F54D63" w14:textId="77777777" w:rsidR="00C60C46" w:rsidRPr="00425C09" w:rsidRDefault="00C60C46">
            <w:pPr>
              <w:jc w:val="center"/>
              <w:rPr>
                <w:rFonts w:cs="Arial"/>
              </w:rPr>
            </w:pPr>
          </w:p>
        </w:tc>
        <w:tc>
          <w:tcPr>
            <w:tcW w:w="4532" w:type="dxa"/>
          </w:tcPr>
          <w:p w14:paraId="02A6B219" w14:textId="77777777" w:rsidR="00C60C46" w:rsidRPr="00425C09" w:rsidRDefault="00C60C46">
            <w:pPr>
              <w:jc w:val="center"/>
              <w:rPr>
                <w:rFonts w:cs="Arial"/>
              </w:rPr>
            </w:pPr>
            <w:r w:rsidRPr="00425C09">
              <w:rPr>
                <w:rFonts w:cs="Arial"/>
              </w:rPr>
              <w:t>Name Bieter</w:t>
            </w:r>
          </w:p>
        </w:tc>
      </w:tr>
    </w:tbl>
    <w:p w14:paraId="571C770F" w14:textId="77777777" w:rsidR="00C60C46" w:rsidRPr="00425C09" w:rsidRDefault="00C60C46" w:rsidP="00F41180">
      <w:pPr>
        <w:rPr>
          <w:rFonts w:cs="Arial"/>
        </w:rPr>
      </w:pPr>
    </w:p>
    <w:p w14:paraId="7A1067C4" w14:textId="77777777" w:rsidR="00C60C46" w:rsidRPr="00425C09" w:rsidRDefault="00C60C46" w:rsidP="00F41180">
      <w:pPr>
        <w:rPr>
          <w:rFonts w:cs="Arial"/>
        </w:rPr>
      </w:pPr>
    </w:p>
    <w:sectPr w:rsidR="00C60C46" w:rsidRPr="00425C09" w:rsidSect="00F75DD4">
      <w:headerReference w:type="default" r:id="rId8"/>
      <w:footerReference w:type="default" r:id="rId9"/>
      <w:pgSz w:w="11907" w:h="16840" w:code="9"/>
      <w:pgMar w:top="1418" w:right="283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B0F9" w14:textId="77777777" w:rsidR="009D0510" w:rsidRDefault="009D0510">
      <w:r>
        <w:separator/>
      </w:r>
    </w:p>
  </w:endnote>
  <w:endnote w:type="continuationSeparator" w:id="0">
    <w:p w14:paraId="6D7A0CE5" w14:textId="77777777" w:rsidR="009D0510" w:rsidRDefault="009D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FB86" w14:textId="77777777" w:rsidR="006A7D65" w:rsidRDefault="006A7D65" w:rsidP="006A7D65">
    <w:pPr>
      <w:pStyle w:val="Fuzeile"/>
      <w:rPr>
        <w:sz w:val="16"/>
      </w:rPr>
    </w:pPr>
  </w:p>
  <w:p w14:paraId="1F73C032" w14:textId="4B25911B" w:rsidR="006A7D65" w:rsidRDefault="009129E7" w:rsidP="00FB6F35">
    <w:pPr>
      <w:pStyle w:val="Fuzeile"/>
      <w:tabs>
        <w:tab w:val="clear" w:pos="9072"/>
        <w:tab w:val="right" w:pos="10206"/>
      </w:tabs>
      <w:rPr>
        <w:sz w:val="8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889DCD7" wp14:editId="704E4445">
              <wp:simplePos x="0" y="0"/>
              <wp:positionH relativeFrom="column">
                <wp:posOffset>-1700530</wp:posOffset>
              </wp:positionH>
              <wp:positionV relativeFrom="paragraph">
                <wp:posOffset>29845</wp:posOffset>
              </wp:positionV>
              <wp:extent cx="86487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648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E76DC5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3.9pt,2.35pt" to="547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" o:allowincell="f"/>
          </w:pict>
        </mc:Fallback>
      </mc:AlternateContent>
    </w:r>
  </w:p>
  <w:p w14:paraId="36A10BDE" w14:textId="77777777" w:rsidR="000C1AB8" w:rsidRPr="000C1AB8" w:rsidRDefault="006A7D65" w:rsidP="000C1AB8">
    <w:pPr>
      <w:pStyle w:val="Fuzeile"/>
      <w:tabs>
        <w:tab w:val="clear" w:pos="9072"/>
        <w:tab w:val="right" w:pos="10065"/>
      </w:tabs>
      <w:rPr>
        <w:sz w:val="16"/>
      </w:rPr>
    </w:pPr>
    <w:r>
      <w:rPr>
        <w:sz w:val="16"/>
      </w:rPr>
      <w:tab/>
    </w:r>
    <w:r>
      <w:rPr>
        <w:sz w:val="16"/>
      </w:rPr>
      <w:tab/>
    </w: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C51341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</w:p>
  <w:p w14:paraId="5B5104FC" w14:textId="77777777" w:rsidR="005050E3" w:rsidRPr="000914DD" w:rsidRDefault="005050E3" w:rsidP="006A7D65">
    <w:pPr>
      <w:pStyle w:val="Fuzeile"/>
      <w:tabs>
        <w:tab w:val="clear" w:pos="9072"/>
        <w:tab w:val="right" w:pos="10065"/>
      </w:tabs>
      <w:ind w:right="-993"/>
      <w:jc w:val="center"/>
      <w:rPr>
        <w:sz w:val="8"/>
      </w:rPr>
    </w:pPr>
    <w:r>
      <w:rPr>
        <w:sz w:val="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578ED" w14:textId="77777777" w:rsidR="009D0510" w:rsidRDefault="009D0510">
      <w:r>
        <w:separator/>
      </w:r>
    </w:p>
  </w:footnote>
  <w:footnote w:type="continuationSeparator" w:id="0">
    <w:p w14:paraId="0E8DEF2A" w14:textId="77777777" w:rsidR="009D0510" w:rsidRDefault="009D0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49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8"/>
      <w:gridCol w:w="4962"/>
    </w:tblGrid>
    <w:tr w:rsidR="00C00E52" w14:paraId="4EDB373D" w14:textId="77777777" w:rsidTr="00447FBA">
      <w:tc>
        <w:tcPr>
          <w:tcW w:w="5528" w:type="dxa"/>
        </w:tcPr>
        <w:p w14:paraId="4EF2A149" w14:textId="77777777" w:rsidR="00C00E52" w:rsidRPr="00093D7B" w:rsidRDefault="00C00E52" w:rsidP="00C00E52">
          <w:pPr>
            <w:pStyle w:val="Kopfzeile"/>
            <w:rPr>
              <w:b/>
              <w:bCs/>
            </w:rPr>
          </w:pPr>
          <w:r w:rsidRPr="00093D7B">
            <w:rPr>
              <w:b/>
              <w:bCs/>
            </w:rPr>
            <w:t>Deutsche Kinemathek</w:t>
          </w:r>
        </w:p>
        <w:p w14:paraId="4D225F56" w14:textId="6E7E6ABF" w:rsidR="00C00E52" w:rsidRDefault="00D96C1E" w:rsidP="00C00E52">
          <w:pPr>
            <w:pStyle w:val="Kopfzeile"/>
            <w:rPr>
              <w:b/>
              <w:bCs/>
            </w:rPr>
          </w:pPr>
          <w:r>
            <w:rPr>
              <w:b/>
              <w:bCs/>
            </w:rPr>
            <w:t>öffentliche Ausschreibung</w:t>
          </w:r>
        </w:p>
        <w:p w14:paraId="3AB03CB6" w14:textId="219259F9" w:rsidR="00C00E52" w:rsidRPr="004F5813" w:rsidRDefault="00C00E52" w:rsidP="00C00E52">
          <w:pPr>
            <w:pStyle w:val="Kopfzeile"/>
            <w:rPr>
              <w:b/>
              <w:bCs/>
            </w:rPr>
          </w:pPr>
          <w:r w:rsidRPr="004F5813">
            <w:rPr>
              <w:b/>
              <w:bCs/>
            </w:rPr>
            <w:t>Anlage 0</w:t>
          </w:r>
          <w:r w:rsidR="003B6301" w:rsidRPr="004F5813">
            <w:rPr>
              <w:b/>
              <w:bCs/>
            </w:rPr>
            <w:t>6</w:t>
          </w:r>
        </w:p>
      </w:tc>
      <w:tc>
        <w:tcPr>
          <w:tcW w:w="4962" w:type="dxa"/>
        </w:tcPr>
        <w:p w14:paraId="1615DD20" w14:textId="06293F3F" w:rsidR="00C00E52" w:rsidRPr="00093D7B" w:rsidRDefault="003B6301" w:rsidP="00C00E52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Umzug Bundesarchiv</w:t>
          </w:r>
        </w:p>
        <w:p w14:paraId="5FD0C148" w14:textId="6A10CA6E" w:rsidR="00C00E52" w:rsidRPr="00093D7B" w:rsidRDefault="00E85565" w:rsidP="00C00E52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Firmenprofil und Selbstauskunft</w:t>
          </w:r>
        </w:p>
        <w:p w14:paraId="6693CAE2" w14:textId="2FBF4747" w:rsidR="00C00E52" w:rsidRPr="00093D7B" w:rsidRDefault="00C00E52" w:rsidP="00C00E52">
          <w:pPr>
            <w:pStyle w:val="Kopfzeile"/>
            <w:jc w:val="right"/>
            <w:rPr>
              <w:sz w:val="16"/>
              <w:szCs w:val="16"/>
            </w:rPr>
          </w:pPr>
          <w:r w:rsidRPr="00093D7B">
            <w:rPr>
              <w:sz w:val="16"/>
              <w:szCs w:val="16"/>
            </w:rPr>
            <w:t xml:space="preserve">Stand </w:t>
          </w:r>
          <w:r w:rsidR="000E4C6F">
            <w:rPr>
              <w:sz w:val="16"/>
              <w:szCs w:val="16"/>
            </w:rPr>
            <w:t>Juni</w:t>
          </w:r>
          <w:r w:rsidRPr="00093D7B">
            <w:rPr>
              <w:sz w:val="16"/>
              <w:szCs w:val="16"/>
            </w:rPr>
            <w:t xml:space="preserve"> 2026</w:t>
          </w:r>
        </w:p>
      </w:tc>
    </w:tr>
  </w:tbl>
  <w:p w14:paraId="380CF7B1" w14:textId="2C148294" w:rsidR="00FE004B" w:rsidRPr="00D365D8" w:rsidRDefault="00C00E52">
    <w:pPr>
      <w:pStyle w:val="Kopfzeile"/>
      <w:rPr>
        <w:b/>
        <w:szCs w:val="22"/>
      </w:rPr>
    </w:pPr>
    <w:r>
      <w:rPr>
        <w:b/>
        <w:noProof/>
        <w:szCs w:val="2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5D9358" wp14:editId="43EA8497">
              <wp:simplePos x="0" y="0"/>
              <wp:positionH relativeFrom="column">
                <wp:posOffset>-887730</wp:posOffset>
              </wp:positionH>
              <wp:positionV relativeFrom="paragraph">
                <wp:posOffset>-5715</wp:posOffset>
              </wp:positionV>
              <wp:extent cx="7531100" cy="0"/>
              <wp:effectExtent l="0" t="0" r="0" b="0"/>
              <wp:wrapNone/>
              <wp:docPr id="92513363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311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114BF86" id="Gerader Verbinder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pt,-.45pt" to="523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" strokecolor="windowText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14811"/>
    <w:multiLevelType w:val="hybridMultilevel"/>
    <w:tmpl w:val="F0A22464"/>
    <w:lvl w:ilvl="0" w:tplc="0407000F">
      <w:start w:val="1"/>
      <w:numFmt w:val="decimal"/>
      <w:lvlText w:val="%1."/>
      <w:lvlJc w:val="left"/>
      <w:pPr>
        <w:ind w:left="1069" w:hanging="360"/>
      </w:pPr>
    </w:lvl>
    <w:lvl w:ilvl="1" w:tplc="04070019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D47D66"/>
    <w:multiLevelType w:val="hybridMultilevel"/>
    <w:tmpl w:val="19063950"/>
    <w:lvl w:ilvl="0" w:tplc="A206392A">
      <w:start w:val="7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F5113"/>
    <w:multiLevelType w:val="hybridMultilevel"/>
    <w:tmpl w:val="9FEA6890"/>
    <w:lvl w:ilvl="0" w:tplc="03BE0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96429724">
    <w:abstractNumId w:val="1"/>
  </w:num>
  <w:num w:numId="2" w16cid:durableId="1444349958">
    <w:abstractNumId w:val="0"/>
  </w:num>
  <w:num w:numId="3" w16cid:durableId="167452564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4DD"/>
    <w:rsid w:val="0000121E"/>
    <w:rsid w:val="00004E99"/>
    <w:rsid w:val="00006344"/>
    <w:rsid w:val="00010B24"/>
    <w:rsid w:val="00016A42"/>
    <w:rsid w:val="0002118F"/>
    <w:rsid w:val="000217A5"/>
    <w:rsid w:val="00026DAE"/>
    <w:rsid w:val="00031DCB"/>
    <w:rsid w:val="00042441"/>
    <w:rsid w:val="00043B9F"/>
    <w:rsid w:val="00043DB0"/>
    <w:rsid w:val="00043EF2"/>
    <w:rsid w:val="000450F5"/>
    <w:rsid w:val="00046FEC"/>
    <w:rsid w:val="0005017D"/>
    <w:rsid w:val="000510F7"/>
    <w:rsid w:val="00061C69"/>
    <w:rsid w:val="000661AA"/>
    <w:rsid w:val="0006685F"/>
    <w:rsid w:val="00071CCE"/>
    <w:rsid w:val="0007211F"/>
    <w:rsid w:val="00072D43"/>
    <w:rsid w:val="0007327C"/>
    <w:rsid w:val="000732D3"/>
    <w:rsid w:val="0007416E"/>
    <w:rsid w:val="00075C6E"/>
    <w:rsid w:val="0008436E"/>
    <w:rsid w:val="00087726"/>
    <w:rsid w:val="000914DD"/>
    <w:rsid w:val="000928F8"/>
    <w:rsid w:val="000932B1"/>
    <w:rsid w:val="00095CA3"/>
    <w:rsid w:val="00096EAE"/>
    <w:rsid w:val="00097E1E"/>
    <w:rsid w:val="000A0F1E"/>
    <w:rsid w:val="000A150B"/>
    <w:rsid w:val="000A1C65"/>
    <w:rsid w:val="000A1E99"/>
    <w:rsid w:val="000A25CE"/>
    <w:rsid w:val="000A3A5E"/>
    <w:rsid w:val="000A7C6A"/>
    <w:rsid w:val="000A7D8C"/>
    <w:rsid w:val="000B0C00"/>
    <w:rsid w:val="000B4EA5"/>
    <w:rsid w:val="000C1AB8"/>
    <w:rsid w:val="000C4652"/>
    <w:rsid w:val="000C6190"/>
    <w:rsid w:val="000D1CBB"/>
    <w:rsid w:val="000D54CA"/>
    <w:rsid w:val="000D5BDD"/>
    <w:rsid w:val="000E0CCA"/>
    <w:rsid w:val="000E3CDF"/>
    <w:rsid w:val="000E4C6F"/>
    <w:rsid w:val="000E61FE"/>
    <w:rsid w:val="000E7D69"/>
    <w:rsid w:val="000F10AA"/>
    <w:rsid w:val="000F4504"/>
    <w:rsid w:val="000F7CA3"/>
    <w:rsid w:val="00106566"/>
    <w:rsid w:val="00110743"/>
    <w:rsid w:val="00112DFA"/>
    <w:rsid w:val="00113529"/>
    <w:rsid w:val="00113D6F"/>
    <w:rsid w:val="00116C71"/>
    <w:rsid w:val="00117567"/>
    <w:rsid w:val="00117B5F"/>
    <w:rsid w:val="001221D9"/>
    <w:rsid w:val="00126F33"/>
    <w:rsid w:val="001322B6"/>
    <w:rsid w:val="001353AB"/>
    <w:rsid w:val="00135930"/>
    <w:rsid w:val="00140F10"/>
    <w:rsid w:val="00146A8F"/>
    <w:rsid w:val="00151078"/>
    <w:rsid w:val="00156228"/>
    <w:rsid w:val="00156420"/>
    <w:rsid w:val="0015765A"/>
    <w:rsid w:val="001602BE"/>
    <w:rsid w:val="00163512"/>
    <w:rsid w:val="00166389"/>
    <w:rsid w:val="00166F54"/>
    <w:rsid w:val="00172C88"/>
    <w:rsid w:val="00176A5A"/>
    <w:rsid w:val="00183B0C"/>
    <w:rsid w:val="001866AF"/>
    <w:rsid w:val="00191D40"/>
    <w:rsid w:val="00192B30"/>
    <w:rsid w:val="001A2F98"/>
    <w:rsid w:val="001A50A6"/>
    <w:rsid w:val="001A6178"/>
    <w:rsid w:val="001A676A"/>
    <w:rsid w:val="001A75B6"/>
    <w:rsid w:val="001B4BE8"/>
    <w:rsid w:val="001B6CBF"/>
    <w:rsid w:val="001B6D41"/>
    <w:rsid w:val="001C60F3"/>
    <w:rsid w:val="001E4FDD"/>
    <w:rsid w:val="001E71F5"/>
    <w:rsid w:val="001E76C8"/>
    <w:rsid w:val="001E77FF"/>
    <w:rsid w:val="001F0098"/>
    <w:rsid w:val="001F5130"/>
    <w:rsid w:val="001F5E05"/>
    <w:rsid w:val="001F732F"/>
    <w:rsid w:val="0020531A"/>
    <w:rsid w:val="00205B66"/>
    <w:rsid w:val="00207C31"/>
    <w:rsid w:val="00210C20"/>
    <w:rsid w:val="00211E44"/>
    <w:rsid w:val="00215866"/>
    <w:rsid w:val="002175D0"/>
    <w:rsid w:val="002229FA"/>
    <w:rsid w:val="00222B0E"/>
    <w:rsid w:val="002237DB"/>
    <w:rsid w:val="00227954"/>
    <w:rsid w:val="00233108"/>
    <w:rsid w:val="00250353"/>
    <w:rsid w:val="00255264"/>
    <w:rsid w:val="002603D9"/>
    <w:rsid w:val="002617DD"/>
    <w:rsid w:val="002730E5"/>
    <w:rsid w:val="00274507"/>
    <w:rsid w:val="00277B77"/>
    <w:rsid w:val="00280F6F"/>
    <w:rsid w:val="00287A4C"/>
    <w:rsid w:val="00291A72"/>
    <w:rsid w:val="002942BC"/>
    <w:rsid w:val="002963A8"/>
    <w:rsid w:val="002A0489"/>
    <w:rsid w:val="002B0644"/>
    <w:rsid w:val="002B1F9D"/>
    <w:rsid w:val="002B4F80"/>
    <w:rsid w:val="002B74D9"/>
    <w:rsid w:val="002D09ED"/>
    <w:rsid w:val="002D4F3A"/>
    <w:rsid w:val="002F65B0"/>
    <w:rsid w:val="0030746F"/>
    <w:rsid w:val="003079AE"/>
    <w:rsid w:val="00310804"/>
    <w:rsid w:val="0031218D"/>
    <w:rsid w:val="0032008D"/>
    <w:rsid w:val="003214D9"/>
    <w:rsid w:val="003235B5"/>
    <w:rsid w:val="00330185"/>
    <w:rsid w:val="00333EB4"/>
    <w:rsid w:val="00337D9B"/>
    <w:rsid w:val="00345E40"/>
    <w:rsid w:val="003502D6"/>
    <w:rsid w:val="003622D6"/>
    <w:rsid w:val="0036669B"/>
    <w:rsid w:val="0037155E"/>
    <w:rsid w:val="0037474E"/>
    <w:rsid w:val="00374B1E"/>
    <w:rsid w:val="003830F7"/>
    <w:rsid w:val="00386031"/>
    <w:rsid w:val="00386A5A"/>
    <w:rsid w:val="0039790C"/>
    <w:rsid w:val="003A0AA3"/>
    <w:rsid w:val="003A16EF"/>
    <w:rsid w:val="003A439C"/>
    <w:rsid w:val="003B384E"/>
    <w:rsid w:val="003B6301"/>
    <w:rsid w:val="003C0148"/>
    <w:rsid w:val="003C183F"/>
    <w:rsid w:val="003C1966"/>
    <w:rsid w:val="003C259C"/>
    <w:rsid w:val="003C26E6"/>
    <w:rsid w:val="003C4C87"/>
    <w:rsid w:val="003D175B"/>
    <w:rsid w:val="003D1F7E"/>
    <w:rsid w:val="003D1FCB"/>
    <w:rsid w:val="003D7A21"/>
    <w:rsid w:val="003D7D8C"/>
    <w:rsid w:val="003E378C"/>
    <w:rsid w:val="003E7B49"/>
    <w:rsid w:val="003F4F0E"/>
    <w:rsid w:val="003F7257"/>
    <w:rsid w:val="00401AC1"/>
    <w:rsid w:val="00406874"/>
    <w:rsid w:val="004109ED"/>
    <w:rsid w:val="004131EA"/>
    <w:rsid w:val="00414912"/>
    <w:rsid w:val="00425220"/>
    <w:rsid w:val="00425C09"/>
    <w:rsid w:val="004323E3"/>
    <w:rsid w:val="00432B53"/>
    <w:rsid w:val="00433531"/>
    <w:rsid w:val="00434B4F"/>
    <w:rsid w:val="00436B6B"/>
    <w:rsid w:val="00441384"/>
    <w:rsid w:val="004518AF"/>
    <w:rsid w:val="00452720"/>
    <w:rsid w:val="00456F57"/>
    <w:rsid w:val="00457C00"/>
    <w:rsid w:val="00460D9F"/>
    <w:rsid w:val="004635DA"/>
    <w:rsid w:val="004665E8"/>
    <w:rsid w:val="004715BD"/>
    <w:rsid w:val="00471D41"/>
    <w:rsid w:val="004768F1"/>
    <w:rsid w:val="004775BC"/>
    <w:rsid w:val="00480066"/>
    <w:rsid w:val="00480CF8"/>
    <w:rsid w:val="00483278"/>
    <w:rsid w:val="0049208F"/>
    <w:rsid w:val="004924C8"/>
    <w:rsid w:val="00494F12"/>
    <w:rsid w:val="004A340B"/>
    <w:rsid w:val="004A3B88"/>
    <w:rsid w:val="004A7BD2"/>
    <w:rsid w:val="004A7C3F"/>
    <w:rsid w:val="004B0A60"/>
    <w:rsid w:val="004B0F28"/>
    <w:rsid w:val="004B6402"/>
    <w:rsid w:val="004B65A5"/>
    <w:rsid w:val="004C017D"/>
    <w:rsid w:val="004C1BA9"/>
    <w:rsid w:val="004D7BE5"/>
    <w:rsid w:val="004F2D77"/>
    <w:rsid w:val="004F5813"/>
    <w:rsid w:val="005050E3"/>
    <w:rsid w:val="00512767"/>
    <w:rsid w:val="00512B33"/>
    <w:rsid w:val="005151F0"/>
    <w:rsid w:val="005159B1"/>
    <w:rsid w:val="00515BF2"/>
    <w:rsid w:val="005274B3"/>
    <w:rsid w:val="00530608"/>
    <w:rsid w:val="00535305"/>
    <w:rsid w:val="00535E5F"/>
    <w:rsid w:val="0054419C"/>
    <w:rsid w:val="005516F8"/>
    <w:rsid w:val="00552A7E"/>
    <w:rsid w:val="00562BDA"/>
    <w:rsid w:val="00572A12"/>
    <w:rsid w:val="00573C46"/>
    <w:rsid w:val="00573ED8"/>
    <w:rsid w:val="0057704A"/>
    <w:rsid w:val="005774D1"/>
    <w:rsid w:val="00586E92"/>
    <w:rsid w:val="00590C25"/>
    <w:rsid w:val="005A2FE6"/>
    <w:rsid w:val="005B315F"/>
    <w:rsid w:val="005B5A84"/>
    <w:rsid w:val="005B691B"/>
    <w:rsid w:val="005C30B3"/>
    <w:rsid w:val="005C45CB"/>
    <w:rsid w:val="005C6D45"/>
    <w:rsid w:val="005C7DD4"/>
    <w:rsid w:val="005D14FB"/>
    <w:rsid w:val="005E181A"/>
    <w:rsid w:val="005E1854"/>
    <w:rsid w:val="005E210F"/>
    <w:rsid w:val="005E218D"/>
    <w:rsid w:val="005E6F58"/>
    <w:rsid w:val="005F099C"/>
    <w:rsid w:val="005F5ADF"/>
    <w:rsid w:val="00601CC5"/>
    <w:rsid w:val="00602FC5"/>
    <w:rsid w:val="00612395"/>
    <w:rsid w:val="00612537"/>
    <w:rsid w:val="00614805"/>
    <w:rsid w:val="00614B28"/>
    <w:rsid w:val="0062094D"/>
    <w:rsid w:val="00621948"/>
    <w:rsid w:val="006232F5"/>
    <w:rsid w:val="00625E5D"/>
    <w:rsid w:val="00630223"/>
    <w:rsid w:val="00631AFE"/>
    <w:rsid w:val="00632598"/>
    <w:rsid w:val="006334C4"/>
    <w:rsid w:val="00637D49"/>
    <w:rsid w:val="0064204A"/>
    <w:rsid w:val="00650E8A"/>
    <w:rsid w:val="00654D02"/>
    <w:rsid w:val="0065762E"/>
    <w:rsid w:val="00657F4D"/>
    <w:rsid w:val="006605EF"/>
    <w:rsid w:val="00675CAB"/>
    <w:rsid w:val="006806E7"/>
    <w:rsid w:val="00680A71"/>
    <w:rsid w:val="00683456"/>
    <w:rsid w:val="006834C2"/>
    <w:rsid w:val="00691F81"/>
    <w:rsid w:val="006A197C"/>
    <w:rsid w:val="006A2862"/>
    <w:rsid w:val="006A3F51"/>
    <w:rsid w:val="006A47B4"/>
    <w:rsid w:val="006A505F"/>
    <w:rsid w:val="006A6C06"/>
    <w:rsid w:val="006A7D65"/>
    <w:rsid w:val="006C3A48"/>
    <w:rsid w:val="006C3ED5"/>
    <w:rsid w:val="006D4A4A"/>
    <w:rsid w:val="006D537C"/>
    <w:rsid w:val="006E0A76"/>
    <w:rsid w:val="006E4F7D"/>
    <w:rsid w:val="006E6138"/>
    <w:rsid w:val="006E6E2A"/>
    <w:rsid w:val="006F1018"/>
    <w:rsid w:val="006F1983"/>
    <w:rsid w:val="006F2381"/>
    <w:rsid w:val="006F47B3"/>
    <w:rsid w:val="0070600E"/>
    <w:rsid w:val="00711D16"/>
    <w:rsid w:val="00722758"/>
    <w:rsid w:val="007252A3"/>
    <w:rsid w:val="00726891"/>
    <w:rsid w:val="00726A3E"/>
    <w:rsid w:val="007303C0"/>
    <w:rsid w:val="00731CA0"/>
    <w:rsid w:val="00746516"/>
    <w:rsid w:val="00750E7C"/>
    <w:rsid w:val="0075142E"/>
    <w:rsid w:val="00755949"/>
    <w:rsid w:val="0076259E"/>
    <w:rsid w:val="007647AF"/>
    <w:rsid w:val="00767928"/>
    <w:rsid w:val="00771DA2"/>
    <w:rsid w:val="00774037"/>
    <w:rsid w:val="00781AB5"/>
    <w:rsid w:val="007870FD"/>
    <w:rsid w:val="00787D43"/>
    <w:rsid w:val="007962AA"/>
    <w:rsid w:val="00796CF0"/>
    <w:rsid w:val="00797FCB"/>
    <w:rsid w:val="007B0D59"/>
    <w:rsid w:val="007C303F"/>
    <w:rsid w:val="007C524D"/>
    <w:rsid w:val="007C730C"/>
    <w:rsid w:val="007C7AB1"/>
    <w:rsid w:val="007D05EB"/>
    <w:rsid w:val="007D7F8A"/>
    <w:rsid w:val="007E4696"/>
    <w:rsid w:val="0080050F"/>
    <w:rsid w:val="00802DED"/>
    <w:rsid w:val="00812364"/>
    <w:rsid w:val="00813C1C"/>
    <w:rsid w:val="00816F52"/>
    <w:rsid w:val="00816FBC"/>
    <w:rsid w:val="00821B5A"/>
    <w:rsid w:val="00822CAD"/>
    <w:rsid w:val="00832EE6"/>
    <w:rsid w:val="00851917"/>
    <w:rsid w:val="00853458"/>
    <w:rsid w:val="008538DD"/>
    <w:rsid w:val="008550CF"/>
    <w:rsid w:val="008552B9"/>
    <w:rsid w:val="00857616"/>
    <w:rsid w:val="00861108"/>
    <w:rsid w:val="00861523"/>
    <w:rsid w:val="00861AC2"/>
    <w:rsid w:val="008656A0"/>
    <w:rsid w:val="00867159"/>
    <w:rsid w:val="00867566"/>
    <w:rsid w:val="008741A6"/>
    <w:rsid w:val="00880033"/>
    <w:rsid w:val="008862DC"/>
    <w:rsid w:val="00890FBF"/>
    <w:rsid w:val="008B017B"/>
    <w:rsid w:val="008B6B67"/>
    <w:rsid w:val="008C05B7"/>
    <w:rsid w:val="008C07F3"/>
    <w:rsid w:val="008C3995"/>
    <w:rsid w:val="008D0C1E"/>
    <w:rsid w:val="008D0DC1"/>
    <w:rsid w:val="008D4EB1"/>
    <w:rsid w:val="008E52D4"/>
    <w:rsid w:val="008E55DD"/>
    <w:rsid w:val="008E58A2"/>
    <w:rsid w:val="008F101A"/>
    <w:rsid w:val="008F23E0"/>
    <w:rsid w:val="008F329C"/>
    <w:rsid w:val="009021AD"/>
    <w:rsid w:val="00907409"/>
    <w:rsid w:val="009129E7"/>
    <w:rsid w:val="00914352"/>
    <w:rsid w:val="00914C04"/>
    <w:rsid w:val="0092150A"/>
    <w:rsid w:val="00922FE6"/>
    <w:rsid w:val="00927F7B"/>
    <w:rsid w:val="0093450D"/>
    <w:rsid w:val="009409AE"/>
    <w:rsid w:val="009431E0"/>
    <w:rsid w:val="0094550F"/>
    <w:rsid w:val="00960CA5"/>
    <w:rsid w:val="00962CB9"/>
    <w:rsid w:val="00966754"/>
    <w:rsid w:val="00970DA6"/>
    <w:rsid w:val="00973DE7"/>
    <w:rsid w:val="00974821"/>
    <w:rsid w:val="00974FF2"/>
    <w:rsid w:val="00976E1E"/>
    <w:rsid w:val="009944A1"/>
    <w:rsid w:val="009962B8"/>
    <w:rsid w:val="009A0902"/>
    <w:rsid w:val="009A61CF"/>
    <w:rsid w:val="009A66A9"/>
    <w:rsid w:val="009A705C"/>
    <w:rsid w:val="009B7AE6"/>
    <w:rsid w:val="009C097F"/>
    <w:rsid w:val="009C3E53"/>
    <w:rsid w:val="009C43EC"/>
    <w:rsid w:val="009D0510"/>
    <w:rsid w:val="009D1156"/>
    <w:rsid w:val="009D3C20"/>
    <w:rsid w:val="009D5617"/>
    <w:rsid w:val="009E0CB8"/>
    <w:rsid w:val="009E7929"/>
    <w:rsid w:val="009F147D"/>
    <w:rsid w:val="009F3FD4"/>
    <w:rsid w:val="009F7F63"/>
    <w:rsid w:val="00A07527"/>
    <w:rsid w:val="00A121C3"/>
    <w:rsid w:val="00A1304C"/>
    <w:rsid w:val="00A21D07"/>
    <w:rsid w:val="00A22C6F"/>
    <w:rsid w:val="00A25B57"/>
    <w:rsid w:val="00A272CF"/>
    <w:rsid w:val="00A313B5"/>
    <w:rsid w:val="00A32312"/>
    <w:rsid w:val="00A32A2B"/>
    <w:rsid w:val="00A42BA9"/>
    <w:rsid w:val="00A611AE"/>
    <w:rsid w:val="00A61D7B"/>
    <w:rsid w:val="00A62FED"/>
    <w:rsid w:val="00A634B0"/>
    <w:rsid w:val="00A7479F"/>
    <w:rsid w:val="00A80115"/>
    <w:rsid w:val="00A80D57"/>
    <w:rsid w:val="00A821D0"/>
    <w:rsid w:val="00A8337E"/>
    <w:rsid w:val="00A860F6"/>
    <w:rsid w:val="00A95BE9"/>
    <w:rsid w:val="00AA2450"/>
    <w:rsid w:val="00AA5215"/>
    <w:rsid w:val="00AA6BA8"/>
    <w:rsid w:val="00AB00F4"/>
    <w:rsid w:val="00AB290E"/>
    <w:rsid w:val="00AC16A3"/>
    <w:rsid w:val="00AE0D6E"/>
    <w:rsid w:val="00AE52A7"/>
    <w:rsid w:val="00AE59E8"/>
    <w:rsid w:val="00AE6BD2"/>
    <w:rsid w:val="00AF2B33"/>
    <w:rsid w:val="00AF3416"/>
    <w:rsid w:val="00AF34E9"/>
    <w:rsid w:val="00B025F0"/>
    <w:rsid w:val="00B05B8E"/>
    <w:rsid w:val="00B05F9F"/>
    <w:rsid w:val="00B10C28"/>
    <w:rsid w:val="00B14177"/>
    <w:rsid w:val="00B1437A"/>
    <w:rsid w:val="00B16A87"/>
    <w:rsid w:val="00B20E2D"/>
    <w:rsid w:val="00B2401C"/>
    <w:rsid w:val="00B2502C"/>
    <w:rsid w:val="00B27960"/>
    <w:rsid w:val="00B3218E"/>
    <w:rsid w:val="00B45B58"/>
    <w:rsid w:val="00B5047C"/>
    <w:rsid w:val="00B536E2"/>
    <w:rsid w:val="00B53A8D"/>
    <w:rsid w:val="00B61FF3"/>
    <w:rsid w:val="00B6270E"/>
    <w:rsid w:val="00B64318"/>
    <w:rsid w:val="00B76439"/>
    <w:rsid w:val="00B826FC"/>
    <w:rsid w:val="00B83986"/>
    <w:rsid w:val="00B847DE"/>
    <w:rsid w:val="00B92713"/>
    <w:rsid w:val="00B94C90"/>
    <w:rsid w:val="00BA3864"/>
    <w:rsid w:val="00BA5BBF"/>
    <w:rsid w:val="00BA68D9"/>
    <w:rsid w:val="00BC5A20"/>
    <w:rsid w:val="00BC7C98"/>
    <w:rsid w:val="00BD5115"/>
    <w:rsid w:val="00BF03F3"/>
    <w:rsid w:val="00BF1CD3"/>
    <w:rsid w:val="00BF2B56"/>
    <w:rsid w:val="00BF5232"/>
    <w:rsid w:val="00C00E52"/>
    <w:rsid w:val="00C10AC0"/>
    <w:rsid w:val="00C16BBD"/>
    <w:rsid w:val="00C1731A"/>
    <w:rsid w:val="00C215C5"/>
    <w:rsid w:val="00C25220"/>
    <w:rsid w:val="00C25BB5"/>
    <w:rsid w:val="00C3114A"/>
    <w:rsid w:val="00C34113"/>
    <w:rsid w:val="00C3640B"/>
    <w:rsid w:val="00C40EB3"/>
    <w:rsid w:val="00C46CA1"/>
    <w:rsid w:val="00C51341"/>
    <w:rsid w:val="00C56AD3"/>
    <w:rsid w:val="00C57C87"/>
    <w:rsid w:val="00C60C46"/>
    <w:rsid w:val="00C630E2"/>
    <w:rsid w:val="00C6632B"/>
    <w:rsid w:val="00C7190B"/>
    <w:rsid w:val="00C81140"/>
    <w:rsid w:val="00C821A7"/>
    <w:rsid w:val="00C8458F"/>
    <w:rsid w:val="00C96054"/>
    <w:rsid w:val="00CA07CD"/>
    <w:rsid w:val="00CA1C27"/>
    <w:rsid w:val="00CA3A9E"/>
    <w:rsid w:val="00CA69B6"/>
    <w:rsid w:val="00CB0259"/>
    <w:rsid w:val="00CB3A5E"/>
    <w:rsid w:val="00CB6413"/>
    <w:rsid w:val="00CB6E1F"/>
    <w:rsid w:val="00CB7FC1"/>
    <w:rsid w:val="00CC15FD"/>
    <w:rsid w:val="00CC187C"/>
    <w:rsid w:val="00CC1C87"/>
    <w:rsid w:val="00CC40C8"/>
    <w:rsid w:val="00CC5014"/>
    <w:rsid w:val="00CD3D38"/>
    <w:rsid w:val="00CD4422"/>
    <w:rsid w:val="00CD56B4"/>
    <w:rsid w:val="00CD663D"/>
    <w:rsid w:val="00CE14AE"/>
    <w:rsid w:val="00CE66E2"/>
    <w:rsid w:val="00CE6907"/>
    <w:rsid w:val="00CF342F"/>
    <w:rsid w:val="00CF5F25"/>
    <w:rsid w:val="00D01291"/>
    <w:rsid w:val="00D1043F"/>
    <w:rsid w:val="00D17241"/>
    <w:rsid w:val="00D17729"/>
    <w:rsid w:val="00D21A27"/>
    <w:rsid w:val="00D24F89"/>
    <w:rsid w:val="00D25420"/>
    <w:rsid w:val="00D365D8"/>
    <w:rsid w:val="00D369FE"/>
    <w:rsid w:val="00D445C5"/>
    <w:rsid w:val="00D447E8"/>
    <w:rsid w:val="00D5089C"/>
    <w:rsid w:val="00D50ED5"/>
    <w:rsid w:val="00D524FB"/>
    <w:rsid w:val="00D527F2"/>
    <w:rsid w:val="00D53D98"/>
    <w:rsid w:val="00D56C62"/>
    <w:rsid w:val="00D579C1"/>
    <w:rsid w:val="00D60485"/>
    <w:rsid w:val="00D635D1"/>
    <w:rsid w:val="00D653AC"/>
    <w:rsid w:val="00D66EC2"/>
    <w:rsid w:val="00D721EF"/>
    <w:rsid w:val="00D72994"/>
    <w:rsid w:val="00D800DC"/>
    <w:rsid w:val="00D81123"/>
    <w:rsid w:val="00D85F41"/>
    <w:rsid w:val="00D86154"/>
    <w:rsid w:val="00D872E2"/>
    <w:rsid w:val="00D8732F"/>
    <w:rsid w:val="00D93B01"/>
    <w:rsid w:val="00D96BB0"/>
    <w:rsid w:val="00D96C1E"/>
    <w:rsid w:val="00DA271C"/>
    <w:rsid w:val="00DA63C4"/>
    <w:rsid w:val="00DB0EF7"/>
    <w:rsid w:val="00DB35FB"/>
    <w:rsid w:val="00DB6E6C"/>
    <w:rsid w:val="00DC5479"/>
    <w:rsid w:val="00DC7326"/>
    <w:rsid w:val="00DD1706"/>
    <w:rsid w:val="00DD5063"/>
    <w:rsid w:val="00DD7AEE"/>
    <w:rsid w:val="00DE6637"/>
    <w:rsid w:val="00DF12A5"/>
    <w:rsid w:val="00DF16D6"/>
    <w:rsid w:val="00DF218E"/>
    <w:rsid w:val="00DF3B37"/>
    <w:rsid w:val="00DF40DD"/>
    <w:rsid w:val="00E05662"/>
    <w:rsid w:val="00E1019D"/>
    <w:rsid w:val="00E137C9"/>
    <w:rsid w:val="00E16F7B"/>
    <w:rsid w:val="00E21E5E"/>
    <w:rsid w:val="00E25628"/>
    <w:rsid w:val="00E324F3"/>
    <w:rsid w:val="00E346F2"/>
    <w:rsid w:val="00E41F83"/>
    <w:rsid w:val="00E47435"/>
    <w:rsid w:val="00E52956"/>
    <w:rsid w:val="00E54B6B"/>
    <w:rsid w:val="00E640B2"/>
    <w:rsid w:val="00E707F5"/>
    <w:rsid w:val="00E71E42"/>
    <w:rsid w:val="00E77678"/>
    <w:rsid w:val="00E80E63"/>
    <w:rsid w:val="00E811F0"/>
    <w:rsid w:val="00E81C64"/>
    <w:rsid w:val="00E8536E"/>
    <w:rsid w:val="00E85565"/>
    <w:rsid w:val="00E9040A"/>
    <w:rsid w:val="00E90CDB"/>
    <w:rsid w:val="00E97DE4"/>
    <w:rsid w:val="00EA671F"/>
    <w:rsid w:val="00EA6F44"/>
    <w:rsid w:val="00EB239A"/>
    <w:rsid w:val="00EB2EC5"/>
    <w:rsid w:val="00EC0ACF"/>
    <w:rsid w:val="00EC4731"/>
    <w:rsid w:val="00EC69C5"/>
    <w:rsid w:val="00ED106A"/>
    <w:rsid w:val="00ED3AFE"/>
    <w:rsid w:val="00EE36A8"/>
    <w:rsid w:val="00EE36BF"/>
    <w:rsid w:val="00F03152"/>
    <w:rsid w:val="00F0386D"/>
    <w:rsid w:val="00F064D2"/>
    <w:rsid w:val="00F10A56"/>
    <w:rsid w:val="00F1157B"/>
    <w:rsid w:val="00F128FF"/>
    <w:rsid w:val="00F13C2F"/>
    <w:rsid w:val="00F16448"/>
    <w:rsid w:val="00F218BA"/>
    <w:rsid w:val="00F30040"/>
    <w:rsid w:val="00F30388"/>
    <w:rsid w:val="00F338ED"/>
    <w:rsid w:val="00F40620"/>
    <w:rsid w:val="00F41180"/>
    <w:rsid w:val="00F41845"/>
    <w:rsid w:val="00F47FB7"/>
    <w:rsid w:val="00F55360"/>
    <w:rsid w:val="00F60F33"/>
    <w:rsid w:val="00F610E0"/>
    <w:rsid w:val="00F64C88"/>
    <w:rsid w:val="00F64DBA"/>
    <w:rsid w:val="00F73233"/>
    <w:rsid w:val="00F75A7E"/>
    <w:rsid w:val="00F75DD4"/>
    <w:rsid w:val="00F773E1"/>
    <w:rsid w:val="00F8475F"/>
    <w:rsid w:val="00F87750"/>
    <w:rsid w:val="00F91851"/>
    <w:rsid w:val="00FA28CA"/>
    <w:rsid w:val="00FA6FA9"/>
    <w:rsid w:val="00FA70FA"/>
    <w:rsid w:val="00FA7BD2"/>
    <w:rsid w:val="00FB5E6C"/>
    <w:rsid w:val="00FB6F35"/>
    <w:rsid w:val="00FB7E1A"/>
    <w:rsid w:val="00FC310E"/>
    <w:rsid w:val="00FC377C"/>
    <w:rsid w:val="00FD764D"/>
    <w:rsid w:val="00FD7844"/>
    <w:rsid w:val="00FE004B"/>
    <w:rsid w:val="00FE2238"/>
    <w:rsid w:val="00FE6B20"/>
    <w:rsid w:val="00FF30DC"/>
    <w:rsid w:val="00FF5327"/>
    <w:rsid w:val="00FF64AB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A6A247"/>
  <w15:chartTrackingRefBased/>
  <w15:docId w15:val="{D3D27F33-BD2C-475B-B9CE-B422A401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0C20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560"/>
      </w:tabs>
      <w:ind w:left="1134" w:hanging="1134"/>
    </w:pPr>
  </w:style>
  <w:style w:type="paragraph" w:styleId="Textkrper-Einzug2">
    <w:name w:val="Body Text Indent 2"/>
    <w:basedOn w:val="Standard"/>
    <w:pPr>
      <w:tabs>
        <w:tab w:val="left" w:pos="1560"/>
      </w:tabs>
      <w:ind w:left="1560"/>
    </w:pPr>
  </w:style>
  <w:style w:type="paragraph" w:styleId="Textkrper-Einzug3">
    <w:name w:val="Body Text Indent 3"/>
    <w:basedOn w:val="Standard"/>
    <w:pPr>
      <w:tabs>
        <w:tab w:val="left" w:pos="1560"/>
      </w:tabs>
      <w:ind w:left="1560" w:hanging="1560"/>
    </w:pPr>
  </w:style>
  <w:style w:type="paragraph" w:styleId="Textkrper">
    <w:name w:val="Body Text"/>
    <w:basedOn w:val="Standard"/>
    <w:rPr>
      <w:b/>
    </w:rPr>
  </w:style>
  <w:style w:type="paragraph" w:styleId="Textkrper2">
    <w:name w:val="Body Text 2"/>
    <w:basedOn w:val="Standard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table" w:customStyle="1" w:styleId="Tabellengitternetz">
    <w:name w:val="Tabellengitternetz"/>
    <w:basedOn w:val="NormaleTabelle"/>
    <w:rsid w:val="00AB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F32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1B6D41"/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3D175B"/>
    <w:pPr>
      <w:ind w:left="708"/>
    </w:pPr>
  </w:style>
  <w:style w:type="character" w:styleId="Fett">
    <w:name w:val="Strong"/>
    <w:uiPriority w:val="22"/>
    <w:qFormat/>
    <w:rsid w:val="000217A5"/>
    <w:rPr>
      <w:b/>
      <w:bCs/>
    </w:rPr>
  </w:style>
  <w:style w:type="character" w:customStyle="1" w:styleId="FuzeileZchn">
    <w:name w:val="Fußzeile Zchn"/>
    <w:link w:val="Fuzeile"/>
    <w:rsid w:val="006A7D65"/>
    <w:rPr>
      <w:rFonts w:ascii="Arial" w:hAnsi="Arial"/>
      <w:sz w:val="22"/>
    </w:rPr>
  </w:style>
  <w:style w:type="character" w:customStyle="1" w:styleId="hgkelc">
    <w:name w:val="hgkelc"/>
    <w:basedOn w:val="Absatz-Standardschriftart"/>
    <w:rsid w:val="00061C69"/>
  </w:style>
  <w:style w:type="table" w:styleId="Tabellenraster">
    <w:name w:val="Table Grid"/>
    <w:basedOn w:val="NormaleTabelle"/>
    <w:uiPriority w:val="39"/>
    <w:rsid w:val="00C00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C00E5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5724">
          <w:marLeft w:val="0"/>
          <w:marRight w:val="0"/>
          <w:marTop w:val="160"/>
          <w:marBottom w:val="160"/>
          <w:divBdr>
            <w:top w:val="single" w:sz="6" w:space="8" w:color="999999"/>
            <w:left w:val="single" w:sz="6" w:space="16" w:color="999999"/>
            <w:bottom w:val="single" w:sz="6" w:space="24" w:color="999999"/>
            <w:right w:val="single" w:sz="6" w:space="14" w:color="999999"/>
          </w:divBdr>
          <w:divsChild>
            <w:div w:id="329215710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64004">
                      <w:marLeft w:val="0"/>
                      <w:marRight w:val="0"/>
                      <w:marTop w:val="0"/>
                      <w:marBottom w:val="1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26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eifert_c.CML-MA\Desktop\Vorlagen\CML%20Vorlage%20Hochforma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695543-2D0B-4241-9C68-FCFC914C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CML Vorlage Hochformat</Template>
  <TotalTime>0</TotalTime>
  <Pages>1</Pages>
  <Words>158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Carsten Seifert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seifert_c</dc:creator>
  <cp:keywords/>
  <cp:lastModifiedBy>Sybille Büttner</cp:lastModifiedBy>
  <cp:revision>2</cp:revision>
  <cp:lastPrinted>2024-05-27T17:07:00Z</cp:lastPrinted>
  <dcterms:created xsi:type="dcterms:W3CDTF">2026-06-01T06:05:00Z</dcterms:created>
  <dcterms:modified xsi:type="dcterms:W3CDTF">2026-06-01T06:05:00Z</dcterms:modified>
</cp:coreProperties>
</file>